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E9" w:rsidRPr="003865B3" w:rsidRDefault="009062E9">
      <w:pPr>
        <w:rPr>
          <w:rFonts w:ascii="Times New Roman" w:hAnsi="Times New Roman"/>
          <w:color w:val="FF0000"/>
          <w:sz w:val="24"/>
          <w:szCs w:val="24"/>
        </w:rPr>
      </w:pPr>
      <w:r w:rsidRPr="003865B3">
        <w:rPr>
          <w:rFonts w:ascii="Times New Roman" w:hAnsi="Times New Roman"/>
          <w:color w:val="FF0000"/>
          <w:sz w:val="24"/>
          <w:szCs w:val="24"/>
        </w:rPr>
        <w:t xml:space="preserve">4.SINIF 1.DÖNEM FEN VE TEKNOLOJİ </w:t>
      </w:r>
    </w:p>
    <w:p w:rsidR="009062E9" w:rsidRPr="008C6C8D" w:rsidRDefault="009062E9" w:rsidP="00C874F3">
      <w:pPr>
        <w:pStyle w:val="NormalWeb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6" style="position:absolute;margin-left:225.4pt;margin-top:5.3pt;width:3.55pt;height:718.5pt;z-index:251640320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4.65pt;margin-top:21.8pt;width:46.5pt;height:9pt;flip:x y;z-index:251649536" o:connectortype="straight">
            <v:stroke endarrow="block"/>
          </v:shape>
        </w:pict>
      </w:r>
      <w:r w:rsidRPr="003865B3">
        <w:rPr>
          <w:rFonts w:ascii="Times New Roman" w:hAnsi="Times New Roman"/>
          <w:b/>
          <w:color w:val="FF0000"/>
          <w:sz w:val="24"/>
          <w:szCs w:val="24"/>
        </w:rPr>
        <w:t>1.</w:t>
      </w:r>
      <w:r w:rsidRPr="003865B3">
        <w:t xml:space="preserve"> </w:t>
      </w:r>
      <w:r w:rsidRPr="005A0D2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alt="[lungs.jpg]" style="width:54.75pt;height:54.75pt;visibility:visible">
            <v:imagedata r:id="rId5" o:title=""/>
          </v:shape>
        </w:pict>
      </w:r>
      <w:r>
        <w:t xml:space="preserve">   </w:t>
      </w:r>
      <w:r w:rsidRPr="008C6C8D">
        <w:rPr>
          <w:rFonts w:ascii="Times New Roman" w:hAnsi="Times New Roman"/>
          <w:sz w:val="24"/>
          <w:szCs w:val="24"/>
        </w:rPr>
        <w:t>Yandaki resimde ok işareti ile gösterilmiş kısmın ismi nedir çocuklar?</w:t>
      </w:r>
    </w:p>
    <w:p w:rsidR="009062E9" w:rsidRDefault="009062E9">
      <w:pPr>
        <w:rPr>
          <w:rFonts w:ascii="Times New Roman" w:hAnsi="Times New Roman"/>
          <w:noProof/>
          <w:sz w:val="24"/>
          <w:szCs w:val="24"/>
          <w:lang w:eastAsia="tr-TR"/>
        </w:rPr>
      </w:pPr>
      <w:r w:rsidRPr="008C6C8D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A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.soluk borusu                </w:t>
      </w:r>
      <w:r w:rsidRPr="008C6C8D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B</w:t>
      </w:r>
      <w:r>
        <w:rPr>
          <w:rFonts w:ascii="Times New Roman" w:hAnsi="Times New Roman"/>
          <w:noProof/>
          <w:sz w:val="24"/>
          <w:szCs w:val="24"/>
          <w:lang w:eastAsia="tr-TR"/>
        </w:rPr>
        <w:t>.bronş</w:t>
      </w:r>
    </w:p>
    <w:p w:rsidR="009062E9" w:rsidRPr="008C6C8D" w:rsidRDefault="009062E9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28" type="#_x0000_t32" style="position:absolute;margin-left:-45.35pt;margin-top:16.35pt;width:270.75pt;height:0;z-index:251650560" o:connectortype="straight"/>
        </w:pict>
      </w:r>
      <w:r>
        <w:rPr>
          <w:noProof/>
          <w:lang w:eastAsia="tr-TR"/>
        </w:rPr>
        <w:pict>
          <v:shape id="_x0000_s1029" type="#_x0000_t32" style="position:absolute;margin-left:-45.35pt;margin-top:21.5pt;width:270.75pt;height:0;z-index:251651584" o:connectortype="straight"/>
        </w:pict>
      </w:r>
      <w:r w:rsidRPr="008C6C8D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C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.bronşcuk                      </w:t>
      </w:r>
      <w:r w:rsidRPr="008C6C8D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D</w:t>
      </w:r>
      <w:r>
        <w:rPr>
          <w:rFonts w:ascii="Times New Roman" w:hAnsi="Times New Roman"/>
          <w:noProof/>
          <w:sz w:val="24"/>
          <w:szCs w:val="24"/>
          <w:lang w:eastAsia="tr-TR"/>
        </w:rPr>
        <w:t>.hava keseceği</w:t>
      </w:r>
    </w:p>
    <w:p w:rsidR="009062E9" w:rsidRPr="00A160B1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34.15pt;margin-top:3.15pt;width:191.25pt;height:46.15pt;z-index:251652608" adj="-1225,5219">
            <v:textbox>
              <w:txbxContent>
                <w:p w:rsidR="009062E9" w:rsidRDefault="009062E9">
                  <w:r>
                    <w:t>1.akciğerler  2.burun  3. Gırtlak  4.yutak  5.soluk borusu   6.diyafram</w:t>
                  </w:r>
                </w:p>
              </w:txbxContent>
            </v:textbox>
          </v:shape>
        </w:pict>
      </w:r>
      <w:r w:rsidRPr="00A160B1">
        <w:rPr>
          <w:rFonts w:ascii="Times New Roman" w:hAnsi="Times New Roman"/>
          <w:b/>
          <w:color w:val="FF0000"/>
          <w:sz w:val="24"/>
          <w:szCs w:val="24"/>
        </w:rPr>
        <w:t>2.</w:t>
      </w:r>
      <w:r w:rsidRPr="00B45FD8">
        <w:rPr>
          <w:rFonts w:ascii="Arial" w:hAnsi="Arial" w:cs="Arial"/>
          <w:sz w:val="15"/>
          <w:szCs w:val="15"/>
        </w:rPr>
        <w:t xml:space="preserve"> </w:t>
      </w:r>
      <w:hyperlink r:id="rId6" w:history="1">
        <w:r w:rsidRPr="0073343C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 id="Resim 22" o:spid="_x0000_i1026" type="#_x0000_t75" alt="http://www.google.com.tr/images?q=tbn:PZFb9r8DQKWYwM::www.1resimler.com/data/media/2381/Daffy-Duck-resimleri.jpg&amp;t=1&amp;h=94&amp;w=68&amp;usg=__rTPlaoxOC-of_u8We-I7LaZUL9E=" href="http://www.google.com.tr/imgres?imgurl=http://www.1resimler.com/data/media/2381/Daffy-Duck-resimleri.jpg&amp;imgrefurl=http://www.1resimler.com/r-cizgi-film-resimleri-2381-daffy-duck-resimleri-15266.html&amp;h=400&amp;w=290&amp;sz=29&amp;tbnid=PZFb9r8DQKWYwM:&amp;tbnh=124&amp;tbnw=90&amp;prev=/images?q=duffy+duck&amp;zoom=1&amp;q=duffy+duck&amp;hl=tr&amp;usg=__OgDjR--q88MW4-N8Owcu9ARlqqQ=&amp;sa=X&amp;ei=AEyoTNmqOcf_4AbpmNTdDQ&amp;ved=0CB4Q9QEw" style="width:20.25pt;height:27.75pt;flip:x;visibility:visible" o:button="t">
              <v:fill o:detectmouseclick="t"/>
              <v:imagedata r:id="rId7" o:title=""/>
            </v:shape>
          </w:pict>
        </w:r>
      </w:hyperlink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Pr="006D6771" w:rsidRDefault="009062E9">
      <w:pPr>
        <w:rPr>
          <w:rFonts w:ascii="Times New Roman" w:hAnsi="Times New Roman"/>
          <w:color w:val="000000"/>
        </w:rPr>
      </w:pPr>
      <w:r w:rsidRPr="006D6771">
        <w:rPr>
          <w:rFonts w:ascii="Times New Roman" w:hAnsi="Times New Roman"/>
          <w:color w:val="000000"/>
        </w:rPr>
        <w:t>Dufy Duck’in saydığı solunum organ</w:t>
      </w:r>
      <w:r>
        <w:rPr>
          <w:rFonts w:ascii="Times New Roman" w:hAnsi="Times New Roman"/>
          <w:color w:val="000000"/>
        </w:rPr>
        <w:t xml:space="preserve"> ve yapıların</w:t>
      </w:r>
      <w:r w:rsidRPr="006D6771">
        <w:rPr>
          <w:rFonts w:ascii="Times New Roman" w:hAnsi="Times New Roman"/>
          <w:color w:val="000000"/>
        </w:rPr>
        <w:t xml:space="preserve"> </w:t>
      </w:r>
      <w:r w:rsidRPr="007A5F71">
        <w:rPr>
          <w:rFonts w:ascii="Times New Roman" w:hAnsi="Times New Roman"/>
          <w:color w:val="000000"/>
          <w:u w:val="single"/>
        </w:rPr>
        <w:t>dıştan içe</w:t>
      </w:r>
      <w:r w:rsidRPr="006D6771">
        <w:rPr>
          <w:rFonts w:ascii="Times New Roman" w:hAnsi="Times New Roman"/>
          <w:color w:val="000000"/>
        </w:rPr>
        <w:t xml:space="preserve"> doğru sıralanışı aşağıdakilerden hangisidir çocuklar?</w:t>
      </w:r>
    </w:p>
    <w:p w:rsidR="009062E9" w:rsidRPr="006D6771" w:rsidRDefault="009062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A.1–2–3–4–5–6               B.2–3–4–5–6–1 </w:t>
      </w:r>
    </w:p>
    <w:p w:rsidR="009062E9" w:rsidRPr="006D6771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-45.35pt;margin-top:17.25pt;width:270.75pt;height:4.8pt;z-index:251641344"/>
        </w:pict>
      </w:r>
      <w:r w:rsidRPr="006D6771">
        <w:rPr>
          <w:rFonts w:ascii="Times New Roman" w:hAnsi="Times New Roman"/>
          <w:sz w:val="24"/>
          <w:szCs w:val="24"/>
        </w:rPr>
        <w:t xml:space="preserve">C.2–4–3–5–1–6 </w:t>
      </w:r>
      <w:r>
        <w:rPr>
          <w:rFonts w:ascii="Times New Roman" w:hAnsi="Times New Roman"/>
          <w:sz w:val="24"/>
          <w:szCs w:val="24"/>
        </w:rPr>
        <w:t xml:space="preserve">              D.2–4–3–5–6–1 </w:t>
      </w:r>
    </w:p>
    <w:p w:rsidR="009062E9" w:rsidRPr="00B45FD8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2" type="#_x0000_t62" style="position:absolute;margin-left:44.65pt;margin-top:3.95pt;width:174.75pt;height:54.75pt;z-index:251653632" adj="-1434,5050">
            <v:textbox>
              <w:txbxContent>
                <w:p w:rsidR="009062E9" w:rsidRDefault="009062E9">
                  <w:r>
                    <w:t>Yemek yerken içimize çektiğimiz nefes, yemek borusuna kaçtığı zaman ………….. meydana gelir.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3.</w:t>
      </w:r>
      <w:hyperlink r:id="rId8" w:history="1">
        <w:r w:rsidRPr="0073343C">
          <w:rPr>
            <w:rFonts w:ascii="Arial" w:hAnsi="Arial" w:cs="Arial"/>
            <w:noProof/>
            <w:sz w:val="15"/>
            <w:szCs w:val="15"/>
            <w:lang w:eastAsia="tr-TR"/>
          </w:rPr>
          <w:pict>
            <v:shape id="Resim 16" o:spid="_x0000_i1027" type="#_x0000_t75" alt="http://www.google.com.tr/images?q=tbn:UGEtxEGwVEtpXM::www.1resimler.com/data/media/2381/hayalet-Casper-resimleri.jpg&amp;t=1&amp;h=94&amp;w=103&amp;usg=__OZMA9jqs_K_avX-stGJjwHvwxPM=" href="http://www.google.com.tr/imgres?imgurl=http://www.1resimler.com/data/media/2381/hayalet-Casper-resimleri.jpg&amp;imgrefurl=http://www.1resimler.com/r-cizgi-film-resimleri-2381-hayalet-casper-resimleri-15314.html&amp;h=313&amp;w=344&amp;sz=33&amp;tbnid=UGEtxEGwVEtpXM:&amp;tbnh=109&amp;tbnw=120&amp;prev=/images?q=hayalet+casper&amp;zoom=1&amp;q=hayalet+casper&amp;hl=tr&amp;usg=__8kvXOBbLxn4jfB9OTnOEzBMTObc=&amp;sa=X&amp;ei=mEioTJHvGMOB4QaJvMzFDQ&amp;ved=0CB4Q9QEw" style="width:38.25pt;height:35.25pt;visibility:visible" o:button="t">
              <v:fill o:detectmouseclick="t"/>
              <v:imagedata r:id="rId9" o:title=""/>
            </v:shape>
          </w:pict>
        </w:r>
      </w:hyperlink>
      <w:r>
        <w:rPr>
          <w:rFonts w:ascii="Arial" w:hAnsi="Arial" w:cs="Arial"/>
          <w:sz w:val="15"/>
          <w:szCs w:val="15"/>
        </w:rPr>
        <w:t xml:space="preserve">                                          </w:t>
      </w:r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Default="009062E9">
      <w:pPr>
        <w:rPr>
          <w:rFonts w:ascii="Times New Roman" w:hAnsi="Times New Roman"/>
          <w:color w:val="000000"/>
        </w:rPr>
      </w:pPr>
      <w:r w:rsidRPr="004168A0">
        <w:rPr>
          <w:rFonts w:ascii="Times New Roman" w:hAnsi="Times New Roman"/>
          <w:color w:val="000000"/>
        </w:rPr>
        <w:t>Casper’in tümcesinde boş bırakılan yere aşağıdakilerden hangisi gelmelidir?</w:t>
      </w:r>
    </w:p>
    <w:p w:rsidR="009062E9" w:rsidRPr="004168A0" w:rsidRDefault="009062E9">
      <w:pPr>
        <w:rPr>
          <w:rFonts w:ascii="Times New Roman" w:hAnsi="Times New Roman"/>
          <w:color w:val="000000"/>
          <w:sz w:val="24"/>
          <w:szCs w:val="24"/>
        </w:rPr>
      </w:pPr>
      <w:r w:rsidRPr="004168A0">
        <w:rPr>
          <w:rFonts w:ascii="Times New Roman" w:hAnsi="Times New Roman"/>
          <w:color w:val="FF0000"/>
          <w:sz w:val="24"/>
          <w:szCs w:val="24"/>
        </w:rPr>
        <w:t>A</w:t>
      </w:r>
      <w:r w:rsidRPr="004168A0">
        <w:rPr>
          <w:rFonts w:ascii="Times New Roman" w:hAnsi="Times New Roman"/>
          <w:color w:val="000000"/>
          <w:sz w:val="24"/>
          <w:szCs w:val="24"/>
        </w:rPr>
        <w:t xml:space="preserve">.hapşırma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4168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68A0">
        <w:rPr>
          <w:rFonts w:ascii="Times New Roman" w:hAnsi="Times New Roman"/>
          <w:color w:val="FF0000"/>
          <w:sz w:val="24"/>
          <w:szCs w:val="24"/>
        </w:rPr>
        <w:t>B</w:t>
      </w:r>
      <w:r w:rsidRPr="004168A0">
        <w:rPr>
          <w:rFonts w:ascii="Times New Roman" w:hAnsi="Times New Roman"/>
          <w:color w:val="000000"/>
          <w:sz w:val="24"/>
          <w:szCs w:val="24"/>
        </w:rPr>
        <w:t>.öksürme</w:t>
      </w:r>
    </w:p>
    <w:p w:rsidR="009062E9" w:rsidRPr="004168A0" w:rsidRDefault="009062E9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-45.35pt;margin-top:18.75pt;width:270.75pt;height:4.8pt;z-index:251654656"/>
        </w:pict>
      </w:r>
      <w:r w:rsidRPr="004168A0">
        <w:rPr>
          <w:rFonts w:ascii="Times New Roman" w:hAnsi="Times New Roman"/>
          <w:color w:val="FF0000"/>
          <w:sz w:val="24"/>
          <w:szCs w:val="24"/>
        </w:rPr>
        <w:t>C</w:t>
      </w:r>
      <w:r w:rsidRPr="004168A0">
        <w:rPr>
          <w:rFonts w:ascii="Times New Roman" w:hAnsi="Times New Roman"/>
          <w:color w:val="000000"/>
          <w:sz w:val="24"/>
          <w:szCs w:val="24"/>
        </w:rPr>
        <w:t xml:space="preserve">.boğulma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4168A0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168A0">
        <w:rPr>
          <w:rFonts w:ascii="Times New Roman" w:hAnsi="Times New Roman"/>
          <w:color w:val="FF0000"/>
          <w:sz w:val="24"/>
          <w:szCs w:val="24"/>
        </w:rPr>
        <w:t>D</w:t>
      </w:r>
      <w:r w:rsidRPr="004168A0">
        <w:rPr>
          <w:rFonts w:ascii="Times New Roman" w:hAnsi="Times New Roman"/>
          <w:color w:val="000000"/>
          <w:sz w:val="24"/>
          <w:szCs w:val="24"/>
        </w:rPr>
        <w:t>.hıçkırma</w:t>
      </w:r>
    </w:p>
    <w:p w:rsidR="009062E9" w:rsidRPr="004168A0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4" type="#_x0000_t62" style="position:absolute;margin-left:38.65pt;margin-top:2.6pt;width:180.75pt;height:42pt;z-index:251655680" adj="-1476,10877">
            <v:textbox>
              <w:txbxContent>
                <w:p w:rsidR="009062E9" w:rsidRPr="00B24B00" w:rsidRDefault="009062E9">
                  <w:r w:rsidRPr="00B24B00">
                    <w:t>Çocuklar, vücudumuzda çıkıklar nerede görülür?</w:t>
                  </w:r>
                </w:p>
              </w:txbxContent>
            </v:textbox>
          </v:shape>
        </w:pict>
      </w:r>
      <w:r w:rsidRPr="004168A0">
        <w:rPr>
          <w:rFonts w:ascii="Times New Roman" w:hAnsi="Times New Roman"/>
          <w:b/>
          <w:color w:val="FF0000"/>
          <w:sz w:val="24"/>
          <w:szCs w:val="24"/>
        </w:rPr>
        <w:t>4.</w:t>
      </w:r>
      <w:r w:rsidRPr="004168A0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10" w:history="1">
        <w:r w:rsidRPr="0073343C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 id="Resim 19" o:spid="_x0000_i1028" type="#_x0000_t75" alt="http://www.google.com.tr/images?q=tbn:MNa8EX9mgOByQM::i-love-cartoons.com/snags/clipart/Valentines-Day/looney-toons/LT-Valentine-Bugs-Bunny-2.jpg&amp;t=1&amp;h=78&amp;w=60&amp;usg=__Snv4Z2aO8gqXR2oR63s6eFxH7R8=" href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" style="width:23.25pt;height:30.75pt;visibility:visible" o:button="t">
              <v:fill o:detectmouseclick="t"/>
              <v:imagedata r:id="rId11" o:title=""/>
            </v:shape>
          </w:pict>
        </w:r>
      </w:hyperlink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Pr="00B24B00" w:rsidRDefault="009062E9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-45.35pt;margin-top:18.35pt;width:270.75pt;height:4.8pt;z-index:251656704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eklem     </w:t>
      </w:r>
      <w:r w:rsidRPr="00B24B00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 kas      </w:t>
      </w:r>
      <w:r w:rsidRPr="00B24B00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.kemik   </w:t>
      </w:r>
      <w:r w:rsidRPr="00B24B00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.diyafram</w:t>
      </w:r>
    </w:p>
    <w:p w:rsidR="009062E9" w:rsidRPr="00B24B00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6" type="#_x0000_t62" style="position:absolute;margin-left:34.15pt;margin-top:5.95pt;width:185.25pt;height:39.75pt;z-index:251657728" adj="-828,4728">
            <v:textbox>
              <w:txbxContent>
                <w:p w:rsidR="009062E9" w:rsidRDefault="009062E9">
                  <w:r>
                    <w:t>Omurlar, hangi tür kemiğe örnektir çocuklar?</w:t>
                  </w:r>
                </w:p>
              </w:txbxContent>
            </v:textbox>
          </v:shape>
        </w:pict>
      </w:r>
      <w:r w:rsidRPr="00B24B00">
        <w:rPr>
          <w:rFonts w:ascii="Times New Roman" w:hAnsi="Times New Roman"/>
          <w:b/>
          <w:color w:val="FF0000"/>
          <w:sz w:val="24"/>
          <w:szCs w:val="24"/>
        </w:rPr>
        <w:t>5.</w:t>
      </w:r>
      <w:r w:rsidRPr="00B24B00">
        <w:rPr>
          <w:rFonts w:ascii="Verdana" w:hAnsi="Verdana"/>
          <w:noProof/>
          <w:color w:val="000000"/>
          <w:sz w:val="20"/>
          <w:szCs w:val="20"/>
          <w:lang w:eastAsia="tr-TR"/>
        </w:rPr>
        <w:t xml:space="preserve"> </w:t>
      </w:r>
      <w:r w:rsidRPr="0073343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Resim 31" o:spid="_x0000_i1029" type="#_x0000_t75" alt="http://members.lycos.nl/jesjessica/hpbimg/tweety028.gif" style="width:16.5pt;height:25.5pt;visibility:visible">
            <v:imagedata r:id="rId12" o:title=""/>
          </v:shape>
        </w:pict>
      </w:r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Pr="00C5630A" w:rsidRDefault="009062E9">
      <w:pPr>
        <w:rPr>
          <w:rFonts w:ascii="Times New Roman" w:hAnsi="Times New Roman"/>
          <w:sz w:val="28"/>
          <w:szCs w:val="24"/>
        </w:rPr>
      </w:pPr>
      <w:r w:rsidRPr="00B24B00">
        <w:rPr>
          <w:rFonts w:ascii="Times New Roman" w:hAnsi="Times New Roman"/>
          <w:color w:val="FF0000"/>
          <w:sz w:val="24"/>
          <w:szCs w:val="24"/>
        </w:rPr>
        <w:t>A</w:t>
      </w:r>
      <w:r w:rsidRPr="00C563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yuvarlak    </w:t>
      </w:r>
      <w:r w:rsidRPr="00B24B00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 yassı     </w:t>
      </w:r>
      <w:r w:rsidRPr="00B24B00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uzun     </w:t>
      </w:r>
      <w:r w:rsidRPr="00B24B00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.kısa</w:t>
      </w:r>
    </w:p>
    <w:p w:rsidR="009062E9" w:rsidRPr="003865B3" w:rsidRDefault="009062E9" w:rsidP="00E24771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7" type="#_x0000_t62" style="position:absolute;margin-left:53.65pt;margin-top:16.15pt;width:196.5pt;height:44.25pt;z-index:251642368" adj="-1231,8347">
            <v:textbox>
              <w:txbxContent>
                <w:p w:rsidR="009062E9" w:rsidRDefault="009062E9">
                  <w:r>
                    <w:t>Ali, öğretmenin sorduyu soruya:          -parmak kemikleri, diye cevap verdi.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>DERSİ   ÇALIŞMA YAPRAKLARI - 2</w:t>
      </w:r>
    </w:p>
    <w:p w:rsidR="009062E9" w:rsidRPr="0090066D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 w:rsidRPr="0090066D">
        <w:rPr>
          <w:rFonts w:ascii="Times New Roman" w:hAnsi="Times New Roman"/>
          <w:b/>
          <w:color w:val="FF0000"/>
          <w:sz w:val="24"/>
          <w:szCs w:val="24"/>
        </w:rPr>
        <w:t>5.</w:t>
      </w:r>
      <w:r w:rsidRPr="009A1B9C">
        <w:rPr>
          <w:rFonts w:ascii="Arial" w:hAnsi="Arial" w:cs="Arial"/>
          <w:color w:val="000000"/>
        </w:rPr>
        <w:t xml:space="preserve"> </w:t>
      </w:r>
      <w:hyperlink r:id="rId13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Resim 13" o:spid="_x0000_i1030" type="#_x0000_t75" alt="http://www.google.com.tr/images?q=tbn:W8dPjtvbcKS-NM::www.cizgifilmlerizle.com/files/image/tazmanya_canavari3.jpg&amp;t=1&amp;h=94&amp;w=115&amp;usg=__GAYO6jJxJSevyuq2MLEmpwdgnt4=" href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Ew" style="width:33pt;height:27pt;visibility:visible" o:button="t">
              <v:fill o:detectmouseclick="t"/>
              <v:imagedata r:id="rId14" o:title=""/>
            </v:shape>
          </w:pict>
        </w:r>
      </w:hyperlink>
    </w:p>
    <w:p w:rsidR="009062E9" w:rsidRPr="00B24B00" w:rsidRDefault="009062E9">
      <w:pPr>
        <w:rPr>
          <w:rFonts w:ascii="Times New Roman" w:hAnsi="Times New Roman"/>
          <w:color w:val="000000"/>
        </w:rPr>
      </w:pPr>
      <w:r w:rsidRPr="00B24B00">
        <w:rPr>
          <w:rFonts w:ascii="Times New Roman" w:hAnsi="Times New Roman"/>
          <w:color w:val="000000"/>
        </w:rPr>
        <w:t>Buna göre, öğretmen, Ali’ye hangi soruyu sormuştur?</w:t>
      </w:r>
    </w:p>
    <w:p w:rsidR="009062E9" w:rsidRDefault="009062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Uzun kemiklere bir örnek ver. </w:t>
      </w:r>
    </w:p>
    <w:p w:rsidR="009062E9" w:rsidRDefault="009062E9">
      <w:pPr>
        <w:rPr>
          <w:rFonts w:ascii="Times New Roman" w:hAnsi="Times New Roman"/>
          <w:sz w:val="24"/>
          <w:szCs w:val="24"/>
        </w:rPr>
      </w:pPr>
      <w:r w:rsidRPr="00B24B00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.Kısa kemiklere bir örnek ver.</w:t>
      </w:r>
    </w:p>
    <w:p w:rsidR="009062E9" w:rsidRDefault="009062E9">
      <w:pPr>
        <w:rPr>
          <w:rFonts w:ascii="Times New Roman" w:hAnsi="Times New Roman"/>
          <w:sz w:val="24"/>
          <w:szCs w:val="24"/>
        </w:rPr>
      </w:pPr>
      <w:r w:rsidRPr="00B24B00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.Yuvarlak kemiklere bir örnek ver.</w:t>
      </w:r>
    </w:p>
    <w:p w:rsidR="009062E9" w:rsidRPr="00B24B00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-16.85pt;margin-top:18.65pt;width:270.75pt;height:4.8pt;z-index:251658752"/>
        </w:pict>
      </w:r>
      <w:r w:rsidRPr="00B24B00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.Yassı kemiklere bir örnek ver.</w:t>
      </w:r>
    </w:p>
    <w:p w:rsidR="009062E9" w:rsidRPr="009A1B9C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9" type="#_x0000_t62" style="position:absolute;margin-left:49.15pt;margin-top:6.65pt;width:201pt;height:44.25pt;z-index:251643392" adj="-1569,5199">
            <v:textbox>
              <w:txbxContent>
                <w:p w:rsidR="009062E9" w:rsidRDefault="009062E9">
                  <w:r>
                    <w:t>Solunum organı akciğerlerimizin en büyük düşmanı nedir çocuklar?</w:t>
                  </w:r>
                </w:p>
              </w:txbxContent>
            </v:textbox>
          </v:shape>
        </w:pict>
      </w:r>
      <w:r w:rsidRPr="009A1B9C">
        <w:rPr>
          <w:rFonts w:ascii="Times New Roman" w:hAnsi="Times New Roman"/>
          <w:b/>
          <w:color w:val="FF0000"/>
          <w:sz w:val="24"/>
          <w:szCs w:val="24"/>
        </w:rPr>
        <w:t>6.</w:t>
      </w:r>
      <w:r w:rsidRPr="009A1B9C">
        <w:rPr>
          <w:rFonts w:ascii="Arial" w:hAnsi="Arial" w:cs="Arial"/>
          <w:color w:val="000000"/>
        </w:rPr>
        <w:t xml:space="preserve"> </w:t>
      </w:r>
      <w:hyperlink r:id="rId15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_x0000_i1031" type="#_x0000_t75" alt="http://www.google.com.tr/images?q=tbn:MNa8EX9mgOByQM::i-love-cartoons.com/snags/clipart/Valentines-Day/looney-toons/LT-Valentine-Bugs-Bunny-2.jpg&amp;t=1&amp;h=78&amp;w=60&amp;usg=__Snv4Z2aO8gqXR2oR63s6eFxH7R8=" href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" style="width:23.25pt;height:30.75pt;visibility:visible" o:button="t">
              <v:fill o:detectmouseclick="t"/>
              <v:imagedata r:id="rId11" o:title=""/>
            </v:shape>
          </w:pict>
        </w:r>
      </w:hyperlink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Pr="00335BD2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-15.55pt;margin-top:17.9pt;width:270.75pt;height:4.8pt;z-index:251659776"/>
        </w:pict>
      </w:r>
      <w:r w:rsidRPr="00335BD2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.soğuk       </w:t>
      </w:r>
      <w:r w:rsidRPr="00335BD2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sigara        </w:t>
      </w:r>
      <w:r w:rsidRPr="00335BD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.içki         </w:t>
      </w:r>
      <w:r w:rsidRPr="00335BD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.toz</w:t>
      </w:r>
    </w:p>
    <w:p w:rsidR="009062E9" w:rsidRPr="00335BD2" w:rsidRDefault="009062E9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1" type="#_x0000_t62" style="position:absolute;margin-left:42.4pt;margin-top:4.4pt;width:207.75pt;height:43.5pt;z-index:251660800" adj="-1066,4767">
            <v:textbox>
              <w:txbxContent>
                <w:p w:rsidR="009062E9" w:rsidRDefault="009062E9">
                  <w:r>
                    <w:t>Aşağıdaki olaylardan hangisinde soluk alıp vermemiz en yavaştır çocuklar?</w:t>
                  </w:r>
                </w:p>
              </w:txbxContent>
            </v:textbox>
          </v:shape>
        </w:pict>
      </w:r>
      <w:r w:rsidRPr="00335BD2">
        <w:rPr>
          <w:rFonts w:ascii="Times New Roman" w:hAnsi="Times New Roman"/>
          <w:b/>
          <w:color w:val="FF0000"/>
          <w:sz w:val="24"/>
          <w:szCs w:val="24"/>
        </w:rPr>
        <w:t>7.</w:t>
      </w:r>
      <w:r w:rsidRPr="00335BD2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16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LH1-MD0zehwUYM:" o:spid="_x0000_i1032" type="#_x0000_t75" alt="http://t2.gstatic.com/images?q=tbn:LH1-MD0zehwUYM:http://www.dctobc.com/wp-content/uploads/2009/03/bartsimpson4.gif" href="http://www.google.com.tr/imgres?imgurl=http://www.dctobc.com/wp-content/uploads/2009/03/bartsimpson4.gif&amp;imgrefurl=http://dctobc.com/2009/04/bout-bart-simpson/&amp;usg=__zXLD2zX6m2RtY7l3yP2nAHjbQew=&amp;h=531&amp;w=350&amp;sz=23&amp;hl=tr&amp;start=5&amp;zoom=1&amp;um=1&amp;itbs=1&amp;tbnid=LH1-MD0zehwUYM:&amp;tbnh=132&amp;tbnw=87&amp;prev=/images?q=bart+simpson&amp;um=1&amp;hl=tr&amp;tbs=isch" style="width:21.75pt;height:33pt;visibility:visible" o:button="t">
              <v:fill o:detectmouseclick="t"/>
              <v:imagedata r:id="rId17" o:title=""/>
            </v:shape>
          </w:pict>
        </w:r>
      </w:hyperlink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Default="009062E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koşarken                      </w:t>
      </w:r>
      <w:r w:rsidRPr="00335BD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yürürken</w:t>
      </w:r>
    </w:p>
    <w:p w:rsidR="009062E9" w:rsidRPr="00335BD2" w:rsidRDefault="009062E9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-16.85pt;margin-top:18.7pt;width:270.75pt;height:4.8pt;z-index:251661824"/>
        </w:pict>
      </w:r>
      <w:r w:rsidRPr="00335BD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.uyurken                       </w:t>
      </w:r>
      <w:r w:rsidRPr="00335BD2">
        <w:rPr>
          <w:rFonts w:ascii="Times New Roman" w:hAnsi="Times New Roman"/>
          <w:color w:val="FF0000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.oyun oynarken</w:t>
      </w:r>
    </w:p>
    <w:p w:rsidR="009062E9" w:rsidRPr="00771728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3" type="#_x0000_t62" style="position:absolute;margin-left:37.15pt;margin-top:3.6pt;width:213pt;height:41.25pt;z-index:251662848" adj="-887,4791">
            <v:textbox>
              <w:txbxContent>
                <w:p w:rsidR="009062E9" w:rsidRDefault="009062E9">
                  <w:r>
                    <w:t>Akciğere alınacak hava, nerede ısıtılıp nemlendirilmektedir çocuklar?</w:t>
                  </w:r>
                </w:p>
              </w:txbxContent>
            </v:textbox>
          </v:shape>
        </w:pict>
      </w:r>
      <w:r w:rsidRPr="00771728">
        <w:rPr>
          <w:rFonts w:ascii="Times New Roman" w:hAnsi="Times New Roman"/>
          <w:b/>
          <w:color w:val="FF0000"/>
          <w:sz w:val="24"/>
          <w:szCs w:val="24"/>
        </w:rPr>
        <w:t>8</w:t>
      </w:r>
      <w:hyperlink r:id="rId18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NOZX5Tap0POEWM:" o:spid="_x0000_i1033" type="#_x0000_t75" alt="http://t3.gstatic.com/images?q=tbn:NOZX5Tap0POEWM:http://upload.wikimedia.org/wikipedia/tr/0/02/Homer_Simpson_2006.png" href="http://www.google.com.tr/imgres?imgurl=http://upload.wikimedia.org/wikipedia/tr/0/02/Homer_Simpson_2006.png&amp;imgrefurl=http://www.thesimpsonstr.com/karakterler/q-s/homer-simpson/&amp;usg=__GT3-HUZGeqYJ8Hffeiw-ZNvY9Us=&amp;h=401&amp;w=300&amp;sz=49&amp;hl=tr&amp;start=1&amp;zoom=1&amp;um=1&amp;itbs=1&amp;tbnid=NOZX5Tap0POEWM:&amp;tbnh=124&amp;tbnw=93&amp;prev=/images?q=homer+simpson&amp;um=1&amp;hl=tr&amp;sa=X&amp;tbs=isch" style="width:29.25pt;height:39pt;flip:x;visibility:visible" o:button="t">
              <v:fill o:detectmouseclick="t"/>
              <v:imagedata r:id="rId19" o:title=""/>
            </v:shape>
          </w:pict>
        </w:r>
      </w:hyperlink>
    </w:p>
    <w:p w:rsidR="009062E9" w:rsidRPr="00464CEA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-15.55pt;margin-top:22.7pt;width:270.75pt;height:4.8pt;z-index:251663872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ağız        </w:t>
      </w:r>
      <w:r w:rsidRPr="00464CEA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.burun      </w:t>
      </w:r>
      <w:r w:rsidRPr="00464CE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.yutak     </w:t>
      </w:r>
      <w:r w:rsidRPr="00464CE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.gırtlak</w:t>
      </w:r>
    </w:p>
    <w:p w:rsidR="009062E9" w:rsidRPr="00771728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5" type="#_x0000_t62" style="position:absolute;margin-left:49.15pt;margin-top:8.35pt;width:191.25pt;height:50.75pt;z-index:251644416" adj="-1451,7661">
            <v:textbox>
              <w:txbxContent>
                <w:p w:rsidR="009062E9" w:rsidRPr="00623E1B" w:rsidRDefault="009062E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Çocuklar, akciğerlerimizdeki havanın önemli bir bölümünü hangi organımız kullanmaktadır?</w:t>
                  </w:r>
                </w:p>
              </w:txbxContent>
            </v:textbox>
          </v:shape>
        </w:pict>
      </w:r>
      <w:r w:rsidRPr="00771728">
        <w:rPr>
          <w:rFonts w:ascii="Times New Roman" w:hAnsi="Times New Roman"/>
          <w:b/>
          <w:color w:val="FF0000"/>
          <w:sz w:val="24"/>
          <w:szCs w:val="24"/>
        </w:rPr>
        <w:t>9.</w:t>
      </w:r>
      <w:r w:rsidRPr="00623E1B">
        <w:rPr>
          <w:rFonts w:ascii="Arial" w:hAnsi="Arial" w:cs="Arial"/>
          <w:color w:val="000000"/>
        </w:rPr>
        <w:t xml:space="preserve"> </w:t>
      </w:r>
      <w:hyperlink r:id="rId20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4" type="#_x0000_t75" alt="http://www.google.com.tr/images?q=tbn:HdD8JoUcRLchXM::www.cizgidizi.com/Boyama_Kitabi/arsiv/duffy_duck.jpg&amp;t=1&amp;h=94&amp;w=96&amp;usg=__xrHqsRNR2qZ8bb3NL_-_fmd4WfM=" href="http://www.google.com.tr/imgres?imgurl=http://www.cizgidizi.com/Boyama_Kitabi/arsiv/duffy_duck.jpg&amp;imgrefurl=http://www.cizgidizi.com/Boyama_Kitabi/boyama_resim.php?resim=Duffy Duck&amp;h=328&amp;w=335&amp;sz=23&amp;tbnid=HdD8JoUcRLchXM:&amp;tbnh=117&amp;tbnw=119&amp;prev=/images?q=duffy+duck&amp;zoom=1&amp;q=duffy+duck&amp;hl=tr&amp;usg=__sS1ccZG84tShtUvfqGXnwj8S1iM=&amp;sa=X&amp;ei=AEyoTNmqOcf_4AbpmNTdDQ&amp;ved=0CCQQ9QEw" style="width:31.5pt;height:30.75pt;visibility:visible" o:button="t">
              <v:fill o:detectmouseclick="t"/>
              <v:imagedata r:id="rId21" o:title=""/>
            </v:shape>
          </w:pict>
        </w:r>
      </w:hyperlink>
    </w:p>
    <w:p w:rsidR="009062E9" w:rsidRDefault="009062E9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Pr="006C5232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6" style="position:absolute;margin-left:-15.55pt;margin-top:20.5pt;width:270.75pt;height:4.8pt;z-index:251664896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beyin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23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.kalp     </w:t>
      </w:r>
      <w:r w:rsidRPr="006C523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.mide    </w:t>
      </w:r>
      <w:r w:rsidRPr="006C523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 karaciğer</w:t>
      </w:r>
    </w:p>
    <w:p w:rsidR="009062E9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7" type="#_x0000_t62" style="position:absolute;margin-left:32.65pt;margin-top:6.2pt;width:217.5pt;height:42pt;z-index:251665920" adj="-646,3549">
            <v:textbox>
              <w:txbxContent>
                <w:p w:rsidR="009062E9" w:rsidRDefault="009062E9">
                  <w:r>
                    <w:t xml:space="preserve">Akciğer içindeki bronşçukların uçlarındaki hava keseceklerin ismi nedir çocuklar?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10</w:t>
      </w:r>
      <w:hyperlink r:id="rId22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XQd0V8vqDg7ttM:" o:spid="_x0000_i1035" type="#_x0000_t75" alt="http://t0.gstatic.com/images?q=tbn:XQd0V8vqDg7ttM:http://upload.wikimedia.org/wikipedia/tr/e/ec/Lisa_Simpson.png" href="http://www.google.com.tr/imgres?imgurl=http://upload.wikimedia.org/wikipedia/tr/e/ec/Lisa_Simpson.png&amp;imgrefurl=http://tr.wikipedia.org/wiki/Dosya:Lisa_Simpson.png&amp;usg=__--aNPZp8g6xdyHBdSk_rlUcMoFc=&amp;h=488&amp;w=300&amp;sz=100&amp;hl=tr&amp;start=3&amp;zoom=1&amp;um=1&amp;itbs=1&amp;tbnid=XQd0V8vqDg7ttM:&amp;tbnh=130&amp;tbnw=80&amp;prev=/images?q=lisa+simpson&amp;um=1&amp;hl=tr&amp;sa=X&amp;tbs=isch" style="width:22.5pt;height:36.75pt;flip:x;visibility:visible" o:button="t">
              <v:fill o:detectmouseclick="t"/>
              <v:imagedata r:id="rId23" o:title=""/>
            </v:shape>
          </w:pict>
        </w:r>
      </w:hyperlink>
    </w:p>
    <w:p w:rsidR="009062E9" w:rsidRPr="00C253C3" w:rsidRDefault="009062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alveol    </w:t>
      </w:r>
      <w:r w:rsidRPr="00C253C3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.diyafram    </w:t>
      </w:r>
      <w:r w:rsidRPr="00C253C3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.gırtlak   </w:t>
      </w:r>
      <w:r w:rsidRPr="00C253C3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.bronş</w:t>
      </w:r>
    </w:p>
    <w:p w:rsidR="009062E9" w:rsidRPr="006C5232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48" style="position:absolute;margin-left:226.15pt;margin-top:-7.1pt;width:3.75pt;height:753pt;flip:x;z-index:251645440"/>
        </w:pict>
      </w:r>
      <w:r>
        <w:rPr>
          <w:noProof/>
          <w:lang w:eastAsia="tr-TR"/>
        </w:rPr>
        <w:pict>
          <v:shape id="_x0000_s1049" type="#_x0000_t62" style="position:absolute;margin-left:47.65pt;margin-top:-7.1pt;width:172.5pt;height:60.75pt;z-index:251646464" adj="-1872,8587">
            <v:textbox>
              <w:txbxContent>
                <w:p w:rsidR="009062E9" w:rsidRDefault="009062E9">
                  <w:r>
                    <w:t>Solunum sistemimizin en önemli organı aşağıdakilerden hangisidir çocuklar?</w:t>
                  </w:r>
                </w:p>
              </w:txbxContent>
            </v:textbox>
          </v:shape>
        </w:pict>
      </w:r>
      <w:r w:rsidRPr="006C5232">
        <w:rPr>
          <w:rFonts w:ascii="Times New Roman" w:hAnsi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/>
          <w:b/>
          <w:color w:val="FF0000"/>
          <w:sz w:val="24"/>
          <w:szCs w:val="24"/>
        </w:rPr>
        <w:t>1</w:t>
      </w:r>
      <w:r w:rsidRPr="006C5232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73343C">
        <w:rPr>
          <w:rFonts w:ascii="Verdana" w:hAnsi="Verdana"/>
          <w:noProof/>
          <w:color w:val="000000"/>
          <w:sz w:val="20"/>
          <w:szCs w:val="20"/>
          <w:lang w:eastAsia="tr-TR"/>
        </w:rPr>
        <w:pict>
          <v:shape id="_x0000_i1036" type="#_x0000_t75" alt="http://members.lycos.nl/jesjessica/hpbimg/tweety028.gif" style="width:21.75pt;height:33.75pt;visibility:visible">
            <v:imagedata r:id="rId12" o:title=""/>
          </v:shape>
        </w:pict>
      </w:r>
    </w:p>
    <w:p w:rsidR="009062E9" w:rsidRPr="003055BC" w:rsidRDefault="009062E9">
      <w:pPr>
        <w:rPr>
          <w:rFonts w:ascii="Times New Roman" w:hAnsi="Times New Roman"/>
          <w:color w:val="FF0000"/>
        </w:rPr>
      </w:pPr>
    </w:p>
    <w:p w:rsidR="009062E9" w:rsidRPr="00C253C3" w:rsidRDefault="009062E9">
      <w:pPr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050" style="position:absolute;margin-left:-46.85pt;margin-top:19.85pt;width:270.75pt;height:4.8pt;z-index:251666944"/>
        </w:pict>
      </w:r>
      <w:r w:rsidRPr="003055BC">
        <w:rPr>
          <w:rFonts w:ascii="Times New Roman" w:hAnsi="Times New Roman"/>
          <w:color w:val="FF0000"/>
        </w:rPr>
        <w:t>A.</w:t>
      </w:r>
      <w:r>
        <w:rPr>
          <w:rFonts w:ascii="Times New Roman" w:hAnsi="Times New Roman"/>
          <w:color w:val="000000"/>
        </w:rPr>
        <w:t xml:space="preserve">burun    </w:t>
      </w:r>
      <w:r w:rsidRPr="003055BC">
        <w:rPr>
          <w:rFonts w:ascii="Times New Roman" w:hAnsi="Times New Roman"/>
          <w:color w:val="FF0000"/>
        </w:rPr>
        <w:t>B.</w:t>
      </w:r>
      <w:r>
        <w:rPr>
          <w:rFonts w:ascii="Times New Roman" w:hAnsi="Times New Roman"/>
          <w:color w:val="000000"/>
        </w:rPr>
        <w:t xml:space="preserve">soluk borusu  </w:t>
      </w:r>
      <w:r>
        <w:rPr>
          <w:rFonts w:ascii="Times New Roman" w:hAnsi="Times New Roman"/>
          <w:color w:val="FF0000"/>
        </w:rPr>
        <w:t>C.</w:t>
      </w:r>
      <w:r w:rsidRPr="00C253C3">
        <w:rPr>
          <w:rFonts w:ascii="Times New Roman" w:hAnsi="Times New Roman"/>
          <w:color w:val="000000"/>
        </w:rPr>
        <w:t>akciğer</w:t>
      </w:r>
      <w:r w:rsidRPr="00C253C3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Pr="00C253C3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D.</w:t>
      </w:r>
      <w:r w:rsidRPr="00C253C3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yutak</w:t>
      </w:r>
    </w:p>
    <w:p w:rsidR="009062E9" w:rsidRPr="00C253C3" w:rsidRDefault="009062E9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51" type="#_x0000_t62" style="position:absolute;margin-left:54.4pt;margin-top:3.9pt;width:162pt;height:56.95pt;z-index:251647488" adj="-2047,5443">
            <v:textbox>
              <w:txbxContent>
                <w:p w:rsidR="009062E9" w:rsidRDefault="009062E9">
                  <w:r>
                    <w:t>Aşağıdakilerden hangisi kas ve kemik sağlığımız için faydalı bir hareket değildir?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12</w:t>
      </w:r>
      <w:r w:rsidRPr="00211F40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640017">
        <w:rPr>
          <w:rFonts w:ascii="Arial" w:hAnsi="Arial" w:cs="Arial"/>
          <w:color w:val="000000"/>
        </w:rPr>
        <w:t xml:space="preserve"> </w:t>
      </w:r>
      <w:hyperlink r:id="rId24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Resim 34" o:spid="_x0000_i1037" type="#_x0000_t75" alt="http://www.google.com.tr/images?q=tbn:OY_egQtnEK79xM::www.guzel-resimler.org/data/media/251/Sylvester_Jr_Resimleri__Looney_Tunes__Warner_Bross.jpg&amp;t=1&amp;h=196&amp;w=157&amp;usg=__UBGjRB2TqqOjosHvehQLumqMPnE=" href="http://www.google.com.tr/imgres?imgurl=http://www.guzel-resimler.org/data/media/251/Sylvester_Jr_Resimleri__Looney_Tunes__Warner_Bross.jpg&amp;imgrefurl=http://www.guzel-resimler.org/e-kart.img4107.htm&amp;h=391&amp;w=315&amp;sz=21&amp;tbnid=OY_egQtnEK79xM:&amp;tbnh=250&amp;tbnw=201&amp;prev=/images?q=sylvester+resimleri&amp;zoom=1&amp;q=sylvester+resimleri&amp;hl=tr&amp;usg=__6L1lAxXWprFD8RJ2GzgiBbxrEcs=&amp;sa=X&amp;ei=0GioTPvTDdmS4gaEq6y0DQ&amp;ved=0CBsQ9QEw" style="width:29.25pt;height:36pt;visibility:visible" o:button="t">
              <v:fill o:detectmouseclick="t"/>
              <v:imagedata r:id="rId25" o:title=""/>
            </v:shape>
          </w:pict>
        </w:r>
      </w:hyperlink>
    </w:p>
    <w:p w:rsidR="009062E9" w:rsidRDefault="009062E9" w:rsidP="00C253C3">
      <w:pPr>
        <w:rPr>
          <w:rFonts w:ascii="Times New Roman" w:hAnsi="Times New Roman"/>
          <w:color w:val="FF0000"/>
          <w:sz w:val="24"/>
          <w:szCs w:val="24"/>
        </w:rPr>
      </w:pPr>
    </w:p>
    <w:p w:rsidR="009062E9" w:rsidRDefault="009062E9" w:rsidP="00C253C3">
      <w:pPr>
        <w:rPr>
          <w:rFonts w:ascii="Times New Roman" w:hAnsi="Times New Roman"/>
          <w:sz w:val="24"/>
          <w:szCs w:val="24"/>
        </w:rPr>
      </w:pPr>
      <w:r w:rsidRPr="00C253C3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.Dik oturmak           </w:t>
      </w:r>
    </w:p>
    <w:p w:rsidR="009062E9" w:rsidRPr="00C253C3" w:rsidRDefault="009062E9" w:rsidP="00C253C3">
      <w:pPr>
        <w:rPr>
          <w:rFonts w:ascii="Times New Roman" w:hAnsi="Times New Roman"/>
          <w:sz w:val="24"/>
          <w:szCs w:val="24"/>
        </w:rPr>
      </w:pPr>
      <w:r w:rsidRPr="00C253C3">
        <w:rPr>
          <w:rFonts w:ascii="Times New Roman" w:hAnsi="Times New Roman"/>
          <w:color w:val="FF0000"/>
          <w:sz w:val="24"/>
          <w:szCs w:val="24"/>
        </w:rPr>
        <w:t>B</w:t>
      </w:r>
      <w:r w:rsidRPr="00C253C3">
        <w:rPr>
          <w:rFonts w:ascii="Times New Roman" w:hAnsi="Times New Roman"/>
          <w:sz w:val="24"/>
          <w:szCs w:val="24"/>
        </w:rPr>
        <w:t>.Spor yapmak</w:t>
      </w:r>
    </w:p>
    <w:p w:rsidR="009062E9" w:rsidRPr="00C253C3" w:rsidRDefault="009062E9" w:rsidP="00C253C3">
      <w:pPr>
        <w:rPr>
          <w:rFonts w:ascii="Times New Roman" w:hAnsi="Times New Roman"/>
          <w:sz w:val="24"/>
          <w:szCs w:val="24"/>
        </w:rPr>
      </w:pPr>
      <w:r w:rsidRPr="00C253C3">
        <w:rPr>
          <w:rFonts w:ascii="Times New Roman" w:hAnsi="Times New Roman"/>
          <w:color w:val="FF0000"/>
          <w:sz w:val="24"/>
          <w:szCs w:val="24"/>
        </w:rPr>
        <w:t>C</w:t>
      </w:r>
      <w:r w:rsidRPr="00C253C3">
        <w:rPr>
          <w:rFonts w:ascii="Times New Roman" w:hAnsi="Times New Roman"/>
          <w:sz w:val="24"/>
          <w:szCs w:val="24"/>
        </w:rPr>
        <w:t>.Ağır cisimleri kaldırmak</w:t>
      </w:r>
    </w:p>
    <w:p w:rsidR="009062E9" w:rsidRPr="00ED6761" w:rsidRDefault="009062E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2" style="position:absolute;margin-left:-44.6pt;margin-top:19.7pt;width:270.75pt;height:4.8pt;z-index:251667968"/>
        </w:pict>
      </w:r>
      <w:r w:rsidRPr="00C253C3">
        <w:rPr>
          <w:rFonts w:ascii="Times New Roman" w:hAnsi="Times New Roman"/>
          <w:color w:val="FF0000"/>
          <w:sz w:val="24"/>
          <w:szCs w:val="24"/>
        </w:rPr>
        <w:t>D</w:t>
      </w:r>
      <w:r w:rsidRPr="00C253C3">
        <w:rPr>
          <w:rFonts w:ascii="Times New Roman" w:hAnsi="Times New Roman"/>
          <w:sz w:val="24"/>
          <w:szCs w:val="24"/>
        </w:rPr>
        <w:t>.Cisimleri dengeli taşımak</w:t>
      </w:r>
    </w:p>
    <w:p w:rsidR="009062E9" w:rsidRDefault="009062E9" w:rsidP="00ED676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53" type="#_x0000_t62" style="position:absolute;margin-left:47.65pt;margin-top:3.8pt;width:172.5pt;height:57pt;z-index:251668992" adj="-1465,6537">
            <v:textbox>
              <w:txbxContent>
                <w:p w:rsidR="009062E9" w:rsidRDefault="009062E9">
                  <w:r>
                    <w:t>Aşağıdaki kemiklerden hangisi, yer bakımından diğerlerinden farklıdır?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13</w:t>
      </w:r>
      <w:hyperlink r:id="rId26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Resim 1" o:spid="_x0000_i1038" type="#_x0000_t75" alt="http://t2.gstatic.com/images?q=tbn:e8l2_96Ic8KhfM:http://www.ozgunresimler.com/data/media/1139/southpark.png" href="http://www.google.com.tr/imgres?imgurl=http://www.ozgunresimler.com/data/media/1139/southpark.png&amp;imgrefurl=http://www.ozgunresimler.com/r-cizgi-film-karakterleri-1130-south-park-resimleri-1139-south-park-resimleri-15845.htm&amp;usg=__KnQni4xI4MB8rXoYCrsJGFSN2fA=&amp;h=342&amp;w=310&amp;sz=30&amp;hl=tr&amp;start=20&amp;zoom=1&amp;um=1&amp;itbs=1&amp;tbnid=e8l2_96Ic8KhfM:&amp;tbnh=120&amp;tbnw=109&amp;prev=/images?q=southpark&amp;um=1&amp;hl=tr&amp;sa=X&amp;tbs=isch" style="width:35.25pt;height:39pt;visibility:visible" o:button="t">
              <v:fill o:detectmouseclick="t"/>
              <v:imagedata r:id="rId27" o:title=""/>
            </v:shape>
          </w:pict>
        </w:r>
      </w:hyperlink>
    </w:p>
    <w:p w:rsidR="009062E9" w:rsidRDefault="009062E9" w:rsidP="00ED6761">
      <w:pPr>
        <w:rPr>
          <w:rFonts w:ascii="Times New Roman" w:hAnsi="Times New Roman"/>
          <w:sz w:val="24"/>
          <w:szCs w:val="24"/>
        </w:rPr>
      </w:pPr>
    </w:p>
    <w:p w:rsidR="009062E9" w:rsidRDefault="009062E9" w:rsidP="00ED676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4" style="position:absolute;margin-left:-44.6pt;margin-top:20.7pt;width:270.75pt;height:4.8pt;z-index:251670016"/>
        </w:pict>
      </w:r>
      <w:r w:rsidRPr="00ED6761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.uyluk      </w:t>
      </w:r>
      <w:r w:rsidRPr="00ED6761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.kaval      </w:t>
      </w:r>
      <w:r w:rsidRPr="00ED6761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baldır    </w:t>
      </w:r>
      <w:r w:rsidRPr="00ED6761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 pazı</w:t>
      </w:r>
    </w:p>
    <w:p w:rsidR="009062E9" w:rsidRDefault="009062E9">
      <w:r>
        <w:rPr>
          <w:noProof/>
          <w:lang w:eastAsia="tr-TR"/>
        </w:rPr>
        <w:pict>
          <v:shape id="_x0000_s1055" type="#_x0000_t62" style="position:absolute;margin-left:47.65pt;margin-top:4.15pt;width:172.5pt;height:39pt;z-index:251648512" adj="-1797,2742">
            <v:textbox>
              <w:txbxContent>
                <w:p w:rsidR="009062E9" w:rsidRDefault="009062E9">
                  <w:r>
                    <w:t>Şirinlerim, aşağıdaki ifadelerden hangisi yanlıştır?</w:t>
                  </w:r>
                </w:p>
              </w:txbxContent>
            </v:textbox>
          </v:shape>
        </w:pict>
      </w:r>
      <w:r w:rsidRPr="00FB3A72">
        <w:rPr>
          <w:rFonts w:ascii="Times New Roman" w:hAnsi="Times New Roman"/>
          <w:b/>
          <w:color w:val="FF0000"/>
          <w:sz w:val="24"/>
          <w:szCs w:val="24"/>
        </w:rPr>
        <w:t>14.</w:t>
      </w:r>
      <w:r w:rsidRPr="00073375">
        <w:t xml:space="preserve"> </w:t>
      </w:r>
      <w:hyperlink r:id="rId28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LBLgQRgIhbxQ5M:" o:spid="_x0000_i1039" type="#_x0000_t75" alt="http://t0.gstatic.com/images?q=tbn:LBLgQRgIhbxQ5M:http://www.yazihane.org/wp-content/uploads/2008/12/papasmurfs.jpg" href="http://www.google.com.tr/imgres?imgurl=http://www.yazihane.org/wp-content/uploads/2008/12/papasmurfs.jpg&amp;imgrefurl=http://www.yazihane.org/category/musiki/&amp;usg=__WkxKiXfyjY6WVqar6RotoC8LwEA=&amp;h=320&amp;w=269&amp;sz=20&amp;hl=tr&amp;start=24&amp;zoom=1&amp;um=1&amp;itbs=1&amp;tbnid=LBLgQRgIhbxQ5M:&amp;tbnh=118&amp;tbnw=99&amp;prev=/images?q=%C5%9Firinler&amp;start=20&amp;um=1&amp;hl=tr&amp;sa=N&amp;ndsp=20&amp;tbs=isch" style="width:21pt;height:24.75pt;flip:x;visibility:visible" o:button="t">
              <v:fill o:detectmouseclick="t"/>
              <v:imagedata r:id="rId29" o:title=""/>
            </v:shape>
          </w:pict>
        </w:r>
      </w:hyperlink>
    </w:p>
    <w:p w:rsidR="009062E9" w:rsidRPr="006401B9" w:rsidRDefault="009062E9" w:rsidP="00ED6761">
      <w:pPr>
        <w:spacing w:before="100" w:beforeAutospacing="1" w:after="100" w:afterAutospacing="1"/>
        <w:rPr>
          <w:rFonts w:ascii="Times New Roman" w:hAnsi="Times New Roman"/>
        </w:rPr>
      </w:pPr>
      <w:r w:rsidRPr="006401B9">
        <w:rPr>
          <w:rFonts w:ascii="Times New Roman" w:hAnsi="Times New Roman"/>
          <w:color w:val="FF0000"/>
        </w:rPr>
        <w:t>A</w:t>
      </w:r>
      <w:r w:rsidRPr="006401B9">
        <w:rPr>
          <w:rFonts w:ascii="Times New Roman" w:hAnsi="Times New Roman"/>
        </w:rPr>
        <w:t>.Soluk alırken vücudumuza oksijen alırız.</w:t>
      </w:r>
    </w:p>
    <w:p w:rsidR="009062E9" w:rsidRPr="006401B9" w:rsidRDefault="009062E9" w:rsidP="00ED6761">
      <w:pPr>
        <w:spacing w:before="100" w:beforeAutospacing="1" w:after="100" w:afterAutospacing="1"/>
        <w:rPr>
          <w:rFonts w:ascii="Times New Roman" w:hAnsi="Times New Roman"/>
        </w:rPr>
      </w:pPr>
      <w:r w:rsidRPr="006401B9">
        <w:rPr>
          <w:rFonts w:ascii="Times New Roman" w:hAnsi="Times New Roman"/>
          <w:color w:val="FF0000"/>
        </w:rPr>
        <w:t>B</w:t>
      </w:r>
      <w:r w:rsidRPr="006401B9">
        <w:rPr>
          <w:rFonts w:ascii="Times New Roman" w:hAnsi="Times New Roman"/>
        </w:rPr>
        <w:t>.Soluk verirken dışarıya karbondioksit veririz.</w:t>
      </w:r>
    </w:p>
    <w:p w:rsidR="009062E9" w:rsidRPr="006401B9" w:rsidRDefault="009062E9" w:rsidP="00ED6761">
      <w:pPr>
        <w:spacing w:before="100" w:beforeAutospacing="1" w:after="100" w:afterAutospacing="1"/>
        <w:rPr>
          <w:rFonts w:ascii="Times New Roman" w:hAnsi="Times New Roman"/>
        </w:rPr>
      </w:pPr>
      <w:r w:rsidRPr="006401B9">
        <w:rPr>
          <w:rFonts w:ascii="Times New Roman" w:hAnsi="Times New Roman"/>
          <w:color w:val="FF0000"/>
        </w:rPr>
        <w:t>C</w:t>
      </w:r>
      <w:r w:rsidRPr="006401B9">
        <w:rPr>
          <w:rFonts w:ascii="Times New Roman" w:hAnsi="Times New Roman"/>
        </w:rPr>
        <w:t>.Soluğumuzu ağzımızla almalıyız.</w:t>
      </w:r>
    </w:p>
    <w:p w:rsidR="009062E9" w:rsidRPr="006401B9" w:rsidRDefault="009062E9" w:rsidP="00ED6761">
      <w:pPr>
        <w:spacing w:before="100" w:beforeAutospacing="1" w:after="100" w:afterAutospacing="1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56" type="#_x0000_t62" style="position:absolute;margin-left:65.65pt;margin-top:24.8pt;width:154.5pt;height:39pt;z-index:251672064" adj="-1097,11382">
            <v:textbox>
              <w:txbxContent>
                <w:p w:rsidR="009062E9" w:rsidRDefault="009062E9">
                  <w:r>
                    <w:t>Aşağıdakilerden hangisi yarı oynar eklemlere örnektir?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7" style="position:absolute;margin-left:-44.6pt;margin-top:13.6pt;width:270.75pt;height:4.8pt;z-index:251671040"/>
        </w:pict>
      </w:r>
      <w:r w:rsidRPr="006401B9">
        <w:rPr>
          <w:rFonts w:ascii="Times New Roman" w:hAnsi="Times New Roman"/>
          <w:color w:val="FF0000"/>
        </w:rPr>
        <w:t>D</w:t>
      </w:r>
      <w:r w:rsidRPr="006401B9">
        <w:rPr>
          <w:rFonts w:ascii="Times New Roman" w:hAnsi="Times New Roman"/>
        </w:rPr>
        <w:t>.Oksijen ve karbondioksit havada bulunur.</w:t>
      </w:r>
    </w:p>
    <w:p w:rsidR="009062E9" w:rsidRDefault="009062E9">
      <w:pPr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15.</w:t>
      </w:r>
      <w:hyperlink r:id="rId30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qfmRa68no6c1EM:" o:spid="_x0000_i1040" type="#_x0000_t75" alt="http://t1.gstatic.com/images?q=tbn:qfmRa68no6c1EM:http://www.dizidizi.net/wp-content/uploads/2008/03/south-park-sezon-12.jpg" href="http://www.google.com.tr/imgres?imgurl=http://www.dizidizi.net/wp-content/uploads/2008/03/south-park-sezon-12.jpg&amp;imgrefurl=http://www.dizidizi.net/etiket/south-park&amp;usg=__01-qvj7z33SobeZW9G_2JueTik0=&amp;h=268&amp;w=400&amp;sz=69&amp;hl=tr&amp;start=32&amp;zoom=1&amp;um=1&amp;itbs=1&amp;tbnid=qfmRa68no6c1EM:&amp;tbnh=83&amp;tbnw=124&amp;prev=/images?q=south+park&amp;start=20&amp;um=1&amp;hl=tr&amp;sa=N&amp;ndsp=20&amp;tbs=isch" style="width:43.5pt;height:29.25pt;visibility:visible" o:button="t">
              <v:fill o:detectmouseclick="t"/>
              <v:imagedata r:id="rId31" o:title=""/>
            </v:shape>
          </w:pict>
        </w:r>
      </w:hyperlink>
    </w:p>
    <w:p w:rsidR="009062E9" w:rsidRDefault="009062E9">
      <w:pPr>
        <w:rPr>
          <w:rFonts w:ascii="Arial" w:hAnsi="Arial" w:cs="Arial"/>
          <w:color w:val="000000"/>
        </w:rPr>
      </w:pPr>
    </w:p>
    <w:p w:rsidR="009062E9" w:rsidRPr="006401B9" w:rsidRDefault="009062E9">
      <w:pPr>
        <w:rPr>
          <w:rFonts w:ascii="Times New Roman" w:hAnsi="Times New Roman"/>
          <w:color w:val="000000"/>
          <w:sz w:val="24"/>
          <w:szCs w:val="24"/>
        </w:rPr>
      </w:pPr>
      <w:r w:rsidRPr="006401B9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.omuz eklemleri        </w:t>
      </w:r>
      <w:r w:rsidRPr="006401B9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.bilek eklemleri</w:t>
      </w:r>
    </w:p>
    <w:p w:rsidR="009062E9" w:rsidRPr="006401B9" w:rsidRDefault="009062E9">
      <w:pPr>
        <w:rPr>
          <w:rFonts w:ascii="Times New Roman" w:hAnsi="Times New Roman"/>
          <w:color w:val="000000"/>
          <w:sz w:val="24"/>
          <w:szCs w:val="24"/>
        </w:rPr>
      </w:pPr>
      <w:r w:rsidRPr="006401B9">
        <w:rPr>
          <w:rFonts w:ascii="Times New Roman" w:hAnsi="Times New Roman"/>
          <w:color w:val="FF0000"/>
          <w:sz w:val="24"/>
          <w:szCs w:val="24"/>
        </w:rPr>
        <w:t>C</w:t>
      </w:r>
      <w:r w:rsidRPr="006401B9">
        <w:rPr>
          <w:rFonts w:ascii="Times New Roman" w:hAnsi="Times New Roman"/>
          <w:color w:val="000000"/>
          <w:sz w:val="24"/>
          <w:szCs w:val="24"/>
        </w:rPr>
        <w:t>.kafatası eklemleri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6401B9">
        <w:rPr>
          <w:rFonts w:ascii="Times New Roman" w:hAnsi="Times New Roman"/>
          <w:color w:val="FF0000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.omur eklemleri</w:t>
      </w:r>
    </w:p>
    <w:p w:rsidR="009062E9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9062E9" w:rsidRPr="00C229F0" w:rsidRDefault="009062E9" w:rsidP="00C229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15.</w:t>
      </w:r>
      <w:r w:rsidRPr="00073375">
        <w:rPr>
          <w:rFonts w:ascii="Arial" w:hAnsi="Arial" w:cs="Arial"/>
          <w:color w:val="000000"/>
        </w:rPr>
        <w:t xml:space="preserve"> </w:t>
      </w:r>
      <w:r w:rsidRPr="00C229F0">
        <w:rPr>
          <w:rFonts w:ascii="Times New Roman" w:hAnsi="Times New Roman"/>
          <w:sz w:val="24"/>
          <w:szCs w:val="24"/>
        </w:rPr>
        <w:t>Kaslarla ilgili olarak;</w:t>
      </w:r>
    </w:p>
    <w:p w:rsidR="009062E9" w:rsidRPr="00C229F0" w:rsidRDefault="009062E9" w:rsidP="00C229F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29F0">
        <w:rPr>
          <w:rFonts w:ascii="Times New Roman" w:hAnsi="Times New Roman"/>
          <w:sz w:val="24"/>
          <w:szCs w:val="24"/>
        </w:rPr>
        <w:t>Lifli yapıya sahiptir.</w:t>
      </w:r>
    </w:p>
    <w:p w:rsidR="009062E9" w:rsidRPr="00C229F0" w:rsidRDefault="009062E9" w:rsidP="00C229F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29F0">
        <w:rPr>
          <w:rFonts w:ascii="Times New Roman" w:hAnsi="Times New Roman"/>
          <w:sz w:val="24"/>
          <w:szCs w:val="24"/>
        </w:rPr>
        <w:t>Hareketi sağlar</w:t>
      </w:r>
    </w:p>
    <w:p w:rsidR="009062E9" w:rsidRPr="00C229F0" w:rsidRDefault="009062E9" w:rsidP="00C229F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29F0">
        <w:rPr>
          <w:rFonts w:ascii="Times New Roman" w:hAnsi="Times New Roman"/>
          <w:sz w:val="24"/>
          <w:szCs w:val="24"/>
        </w:rPr>
        <w:t>Kasıldığında boyu uzar</w:t>
      </w:r>
    </w:p>
    <w:p w:rsidR="009062E9" w:rsidRDefault="009062E9" w:rsidP="00C229F0">
      <w:pPr>
        <w:ind w:left="57" w:hanging="114"/>
        <w:rPr>
          <w:rFonts w:ascii="Times New Roman" w:hAnsi="Times New Roman"/>
          <w:sz w:val="24"/>
          <w:szCs w:val="24"/>
        </w:rPr>
      </w:pPr>
      <w:r w:rsidRPr="00C229F0">
        <w:rPr>
          <w:rFonts w:ascii="Times New Roman" w:hAnsi="Times New Roman"/>
          <w:sz w:val="24"/>
          <w:szCs w:val="24"/>
        </w:rPr>
        <w:t>Öze</w:t>
      </w:r>
      <w:r>
        <w:rPr>
          <w:rFonts w:ascii="Times New Roman" w:hAnsi="Times New Roman"/>
          <w:sz w:val="24"/>
          <w:szCs w:val="24"/>
        </w:rPr>
        <w:t>lliklerinden hangileri doğrudur?</w:t>
      </w:r>
    </w:p>
    <w:p w:rsidR="009062E9" w:rsidRPr="00C229F0" w:rsidRDefault="009062E9" w:rsidP="00C229F0">
      <w:pPr>
        <w:ind w:left="57" w:hanging="114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8" style="position:absolute;left:0;text-align:left;margin-left:-14.6pt;margin-top:17.95pt;width:270.75pt;height:4.8pt;z-index:251673088"/>
        </w:pict>
      </w:r>
      <w:r w:rsidRPr="00C229F0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.yalnız 1      </w:t>
      </w:r>
      <w:r w:rsidRPr="00C229F0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.1 ve 2   </w:t>
      </w:r>
      <w:r w:rsidRPr="00C229F0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2 ve 3   </w:t>
      </w:r>
      <w:r w:rsidRPr="00C229F0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.1 ve 3</w:t>
      </w:r>
    </w:p>
    <w:p w:rsidR="009062E9" w:rsidRDefault="009062E9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59" type="#_x0000_t62" style="position:absolute;margin-left:59.65pt;margin-top:2.9pt;width:189pt;height:58.5pt;z-index:251674112" adj="-1886,8825">
            <v:textbox>
              <w:txbxContent>
                <w:p w:rsidR="009062E9" w:rsidRDefault="009062E9">
                  <w:r>
                    <w:t>Aşağıdakilerden hangisi solunum sisteminde görülen bir hastalık değildir?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16.</w:t>
      </w:r>
      <w:r w:rsidRPr="00C229F0">
        <w:rPr>
          <w:rFonts w:ascii="Arial" w:hAnsi="Arial" w:cs="Arial"/>
          <w:color w:val="000000"/>
        </w:rPr>
        <w:t xml:space="preserve"> </w:t>
      </w:r>
      <w:hyperlink r:id="rId32" w:history="1">
        <w:r w:rsidRPr="0073343C">
          <w:rPr>
            <w:rFonts w:ascii="Arial" w:hAnsi="Arial" w:cs="Arial"/>
            <w:noProof/>
            <w:color w:val="0000FF"/>
            <w:lang w:eastAsia="tr-TR"/>
          </w:rPr>
          <w:pict>
            <v:shape id="ipf7wZxUd80Z60nzM:" o:spid="_x0000_i1041" type="#_x0000_t75" alt="http://t1.gstatic.com/images?q=tbn:7wZxUd80Z60nzM:http://s.bebo.com/app-image/7928160232/5411656627/PROFILE/i.quizzaz.com/img/q/u/08/04/01/0000035793_20061116111119.jpg" href="http://www.google.com.tr/imgres?imgurl=http://s.bebo.com/app-image/7928160232/5411656627/PROFILE/i.quizzaz.com/img/q/u/08/04/01/0000035793_20061116111119.jpg&amp;imgrefurl=http://www.bebo.com/Profile.jsp?MemberId=4589285&amp;usg=__W9gGH--PDZdNqU4NqOUVRSxaA5Q=&amp;h=400&amp;w=329&amp;sz=15&amp;hl=tr&amp;start=4&amp;zoom=1&amp;um=1&amp;itbs=1&amp;tbnid=7wZxUd80Z60nzM:&amp;tbnh=124&amp;tbnw=102&amp;prev=/images?q=south+park+kyle&amp;um=1&amp;hl=tr&amp;tbs=isch" style="width:32.25pt;height:39pt;visibility:visible" o:button="t">
              <v:fill o:detectmouseclick="t"/>
              <v:imagedata r:id="rId33" o:title=""/>
            </v:shape>
          </w:pict>
        </w:r>
      </w:hyperlink>
    </w:p>
    <w:p w:rsidR="009062E9" w:rsidRDefault="009062E9">
      <w:pPr>
        <w:rPr>
          <w:rFonts w:ascii="Arial" w:hAnsi="Arial" w:cs="Arial"/>
          <w:color w:val="000000"/>
        </w:rPr>
      </w:pPr>
    </w:p>
    <w:p w:rsidR="009062E9" w:rsidRDefault="009062E9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60" style="position:absolute;margin-left:-14.6pt;margin-top:23.2pt;width:270.75pt;height:4.8pt;z-index:251675136"/>
        </w:pict>
      </w:r>
      <w:r w:rsidRPr="00C229F0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bronşit        </w:t>
      </w:r>
      <w:r w:rsidRPr="00C229F0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 grip     </w:t>
      </w:r>
      <w:r w:rsidRPr="00C229F0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.nezle     </w:t>
      </w:r>
      <w:r w:rsidRPr="00C229F0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ülser</w:t>
      </w:r>
    </w:p>
    <w:p w:rsidR="009062E9" w:rsidRDefault="009062E9">
      <w:pPr>
        <w:rPr>
          <w:rFonts w:ascii="Times New Roman" w:hAnsi="Times New Roman"/>
          <w:color w:val="000000"/>
          <w:sz w:val="24"/>
          <w:szCs w:val="24"/>
        </w:rPr>
      </w:pPr>
    </w:p>
    <w:p w:rsidR="009062E9" w:rsidRPr="00C229F0" w:rsidRDefault="009062E9">
      <w:pPr>
        <w:rPr>
          <w:rFonts w:ascii="Times New Roman" w:hAnsi="Times New Roman"/>
          <w:b/>
          <w:color w:val="FF0000"/>
          <w:sz w:val="24"/>
          <w:szCs w:val="24"/>
        </w:rPr>
      </w:pPr>
      <w:hyperlink r:id="rId34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9062E9" w:rsidRPr="00C229F0" w:rsidSect="00E24771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E4F4E"/>
    <w:multiLevelType w:val="hybridMultilevel"/>
    <w:tmpl w:val="BF220A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A84E2C"/>
    <w:multiLevelType w:val="hybridMultilevel"/>
    <w:tmpl w:val="7B3E88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771"/>
    <w:rsid w:val="00005E16"/>
    <w:rsid w:val="00073375"/>
    <w:rsid w:val="0016316D"/>
    <w:rsid w:val="00211F40"/>
    <w:rsid w:val="00244E35"/>
    <w:rsid w:val="002B1264"/>
    <w:rsid w:val="003055BC"/>
    <w:rsid w:val="00330AFF"/>
    <w:rsid w:val="00335BD2"/>
    <w:rsid w:val="003865B3"/>
    <w:rsid w:val="004153AE"/>
    <w:rsid w:val="004168A0"/>
    <w:rsid w:val="00422993"/>
    <w:rsid w:val="00464CEA"/>
    <w:rsid w:val="00522343"/>
    <w:rsid w:val="005935E1"/>
    <w:rsid w:val="005A0D25"/>
    <w:rsid w:val="00623E1B"/>
    <w:rsid w:val="00640017"/>
    <w:rsid w:val="006401B9"/>
    <w:rsid w:val="006C5232"/>
    <w:rsid w:val="006D6771"/>
    <w:rsid w:val="0073343C"/>
    <w:rsid w:val="00771728"/>
    <w:rsid w:val="007A5F71"/>
    <w:rsid w:val="007D46CC"/>
    <w:rsid w:val="008763B3"/>
    <w:rsid w:val="008C6C8D"/>
    <w:rsid w:val="0090066D"/>
    <w:rsid w:val="009062E9"/>
    <w:rsid w:val="00916DED"/>
    <w:rsid w:val="009419F4"/>
    <w:rsid w:val="009A1B9C"/>
    <w:rsid w:val="00A160B1"/>
    <w:rsid w:val="00B24B00"/>
    <w:rsid w:val="00B45FD8"/>
    <w:rsid w:val="00BD73A6"/>
    <w:rsid w:val="00C229F0"/>
    <w:rsid w:val="00C253C3"/>
    <w:rsid w:val="00C5630A"/>
    <w:rsid w:val="00C874F3"/>
    <w:rsid w:val="00CF301D"/>
    <w:rsid w:val="00D62295"/>
    <w:rsid w:val="00DA61F3"/>
    <w:rsid w:val="00DF6179"/>
    <w:rsid w:val="00E0175E"/>
    <w:rsid w:val="00E24771"/>
    <w:rsid w:val="00E7493B"/>
    <w:rsid w:val="00ED6761"/>
    <w:rsid w:val="00F05B9F"/>
    <w:rsid w:val="00FB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B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5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5630A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C874F3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sz w:val="15"/>
      <w:szCs w:val="15"/>
      <w:lang w:eastAsia="tr-TR"/>
    </w:rPr>
  </w:style>
  <w:style w:type="character" w:styleId="Hyperlink">
    <w:name w:val="Hyperlink"/>
    <w:basedOn w:val="DefaultParagraphFont"/>
    <w:uiPriority w:val="99"/>
    <w:rsid w:val="004229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1resimler.com/data/media/2381/hayalet-Casper-resimleri.jpg&amp;imgrefurl=http://www.1resimler.com/r-cizgi-film-resimleri-2381-hayalet-casper-resimleri-15314.html&amp;h=313&amp;w=344&amp;sz=33&amp;tbnid=UGEtxEGwVEtpXM:&amp;tbnh=109&amp;tbnw=120&amp;prev=/images?q=hayalet+casper&amp;zoom=1&amp;q=hayalet+casper&amp;hl=tr&amp;usg=__8kvXOBbLxn4jfB9OTnOEzBMTObc=&amp;sa=X&amp;ei=mEioTJHvGMOB4QaJvMzFDQ&amp;ved=0CB4Q9QEwAw" TargetMode="External"/><Relationship Id="rId13" Type="http://schemas.openxmlformats.org/officeDocument/2006/relationships/hyperlink" Target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EwAA" TargetMode="External"/><Relationship Id="rId18" Type="http://schemas.openxmlformats.org/officeDocument/2006/relationships/hyperlink" Target="http://www.google.com.tr/imgres?imgurl=http://upload.wikimedia.org/wikipedia/tr/0/02/Homer_Simpson_2006.png&amp;imgrefurl=http://www.thesimpsonstr.com/karakterler/q-s/homer-simpson/&amp;usg=__GT3-HUZGeqYJ8Hffeiw-ZNvY9Us=&amp;h=401&amp;w=300&amp;sz=49&amp;hl=tr&amp;start=1&amp;zoom=1&amp;um=1&amp;itbs=1&amp;tbnid=NOZX5Tap0POEWM:&amp;tbnh=124&amp;tbnw=93&amp;prev=/images?q=homer+simpson&amp;um=1&amp;hl=tr&amp;sa=X&amp;tbs=isch:1" TargetMode="External"/><Relationship Id="rId26" Type="http://schemas.openxmlformats.org/officeDocument/2006/relationships/hyperlink" Target="http://www.google.com.tr/imgres?imgurl=http://www.ozgunresimler.com/data/media/1139/southpark.png&amp;imgrefurl=http://www.ozgunresimler.com/r-cizgi-film-karakterleri-1130-south-park-resimleri-1139-south-park-resimleri-15845.htm&amp;usg=__KnQni4xI4MB8rXoYCrsJGFSN2fA=&amp;h=342&amp;w=310&amp;sz=30&amp;hl=tr&amp;start=20&amp;zoom=1&amp;um=1&amp;itbs=1&amp;tbnid=e8l2_96Ic8KhfM:&amp;tbnh=120&amp;tbnw=109&amp;prev=/images?q=southpark&amp;um=1&amp;hl=tr&amp;sa=X&amp;tbs=isch: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hyperlink" Target="http://www.sorubak.com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dctobc.com/wp-content/uploads/2009/03/bartsimpson4.gif&amp;imgrefurl=http://dctobc.com/2009/04/bout-bart-simpson/&amp;usg=__zXLD2zX6m2RtY7l3yP2nAHjbQew=&amp;h=531&amp;w=350&amp;sz=23&amp;hl=tr&amp;start=5&amp;zoom=1&amp;um=1&amp;itbs=1&amp;tbnid=LH1-MD0zehwUYM:&amp;tbnh=132&amp;tbnw=87&amp;prev=/images?q=bart+simpson&amp;um=1&amp;hl=tr&amp;tbs=isch:1" TargetMode="External"/><Relationship Id="rId20" Type="http://schemas.openxmlformats.org/officeDocument/2006/relationships/hyperlink" Target="http://www.google.com.tr/imgres?imgurl=http://www.cizgidizi.com/Boyama_Kitabi/arsiv/duffy_duck.jpg&amp;imgrefurl=http://www.cizgidizi.com/Boyama_Kitabi/boyama_resim.php?resim=Duffy%20Duck&amp;h=328&amp;w=335&amp;sz=23&amp;tbnid=HdD8JoUcRLchXM:&amp;tbnh=117&amp;tbnw=119&amp;prev=/images?q=duffy+duck&amp;zoom=1&amp;q=duffy+duck&amp;hl=tr&amp;usg=__sS1ccZG84tShtUvfqGXnwj8S1iM=&amp;sa=X&amp;ei=AEyoTNmqOcf_4AbpmNTdDQ&amp;ved=0CCQQ9QEwBg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1resimler.com/data/media/2381/Daffy-Duck-resimleri.jpg&amp;imgrefurl=http://www.1resimler.com/r-cizgi-film-resimleri-2381-daffy-duck-resimleri-15266.html&amp;h=400&amp;w=290&amp;sz=29&amp;tbnid=PZFb9r8DQKWYwM:&amp;tbnh=124&amp;tbnw=90&amp;prev=/images?q=duffy+duck&amp;zoom=1&amp;q=duffy+duck&amp;hl=tr&amp;usg=__OgDjR--q88MW4-N8Owcu9ARlqqQ=&amp;sa=X&amp;ei=AEyoTNmqOcf_4AbpmNTdDQ&amp;ved=0CB4Q9QEwAw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imgres?imgurl=http://www.guzel-resimler.org/data/media/251/Sylvester_Jr_Resimleri__Looney_Tunes__Warner_Bross.jpg&amp;imgrefurl=http://www.guzel-resimler.org/e-kart.img4107.htm&amp;h=391&amp;w=315&amp;sz=21&amp;tbnid=OY_egQtnEK79xM:&amp;tbnh=250&amp;tbnw=201&amp;prev=/images?q=sylvester+resimleri&amp;zoom=1&amp;q=sylvester+resimleri&amp;hl=tr&amp;usg=__6L1lAxXWprFD8RJ2GzgiBbxrEcs=&amp;sa=X&amp;ei=0GioTPvTDdmS4gaEq6y0DQ&amp;ved=0CBsQ9QEwAQ" TargetMode="External"/><Relationship Id="rId32" Type="http://schemas.openxmlformats.org/officeDocument/2006/relationships/hyperlink" Target="http://www.google.com.tr/imgres?imgurl=http://s.bebo.com/app-image/7928160232/5411656627/PROFILE/i.quizzaz.com/img/q/u/08/04/01/0000035793_20061116111119.jpg&amp;imgrefurl=http://www.bebo.com/Profile.jsp?MemberId=4589285&amp;usg=__W9gGH--PDZdNqU4NqOUVRSxaA5Q=&amp;h=400&amp;w=329&amp;sz=15&amp;hl=tr&amp;start=4&amp;zoom=1&amp;um=1&amp;itbs=1&amp;tbnid=7wZxUd80Z60nzM:&amp;tbnh=124&amp;tbnw=102&amp;prev=/images?q=south+park+kyle&amp;um=1&amp;hl=tr&amp;tbs=isch: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Bw" TargetMode="External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imgres?imgurl=http://www.yazihane.org/wp-content/uploads/2008/12/papasmurfs.jpg&amp;imgrefurl=http://www.yazihane.org/category/musiki/&amp;usg=__WkxKiXfyjY6WVqar6RotoC8LwEA=&amp;h=320&amp;w=269&amp;sz=20&amp;hl=tr&amp;start=24&amp;zoom=1&amp;um=1&amp;itbs=1&amp;tbnid=LBLgQRgIhbxQ5M:&amp;tbnh=118&amp;tbnw=99&amp;prev=/images?q=%C5%9Firinler&amp;start=20&amp;um=1&amp;hl=tr&amp;sa=N&amp;ndsp=20&amp;tbs=isch: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Bw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hyperlink" Target="http://www.google.com.tr/imgres?imgurl=http://upload.wikimedia.org/wikipedia/tr/e/ec/Lisa_Simpson.png&amp;imgrefurl=http://tr.wikipedia.org/wiki/Dosya:Lisa_Simpson.png&amp;usg=__--aNPZp8g6xdyHBdSk_rlUcMoFc=&amp;h=488&amp;w=300&amp;sz=100&amp;hl=tr&amp;start=3&amp;zoom=1&amp;um=1&amp;itbs=1&amp;tbnid=XQd0V8vqDg7ttM:&amp;tbnh=130&amp;tbnw=80&amp;prev=/images?q=lisa+simpson&amp;um=1&amp;hl=tr&amp;sa=X&amp;tbs=isch:1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imgres?imgurl=http://www.dizidizi.net/wp-content/uploads/2008/03/south-park-sezon-12.jpg&amp;imgrefurl=http://www.dizidizi.net/etiket/south-park&amp;usg=__01-qvj7z33SobeZW9G_2JueTik0=&amp;h=268&amp;w=400&amp;sz=69&amp;hl=tr&amp;start=32&amp;zoom=1&amp;um=1&amp;itbs=1&amp;tbnid=qfmRa68no6c1EM:&amp;tbnh=83&amp;tbnw=124&amp;prev=/images?q=south+park&amp;start=20&amp;um=1&amp;hl=tr&amp;sa=N&amp;ndsp=20&amp;tbs=isch: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552</TotalTime>
  <Pages>2</Pages>
  <Words>1143</Words>
  <Characters>6516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11</cp:revision>
  <dcterms:created xsi:type="dcterms:W3CDTF">2010-10-03T07:04:00Z</dcterms:created>
  <dcterms:modified xsi:type="dcterms:W3CDTF">2010-11-07T10:56:00Z</dcterms:modified>
</cp:coreProperties>
</file>